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38a347f" w14:textId="38a347f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494EA5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94EA5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4E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4EA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4EA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4EA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4EA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57E4C-D72D-4831-ACC3-6CE50848520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OD Hanžeković &amp; &gt;Partneri d.o.o.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